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8EF16" w14:textId="77777777" w:rsidR="00A62AC0" w:rsidRDefault="00A62AC0" w:rsidP="00A62A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IVYS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fl.1445-7)</w:t>
      </w:r>
    </w:p>
    <w:p w14:paraId="58991AB3" w14:textId="77777777" w:rsidR="00A62AC0" w:rsidRDefault="00A62AC0" w:rsidP="00A62A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St.Margaret’s</w:t>
      </w:r>
      <w:proofErr w:type="spellEnd"/>
      <w:proofErr w:type="gramEnd"/>
      <w:r>
        <w:rPr>
          <w:rFonts w:cs="Times New Roman"/>
          <w:szCs w:val="24"/>
        </w:rPr>
        <w:t>, Witton, Norfolk.</w:t>
      </w:r>
    </w:p>
    <w:p w14:paraId="04A21AAD" w14:textId="77777777" w:rsidR="00A62AC0" w:rsidRDefault="00A62AC0" w:rsidP="00A62AC0">
      <w:pPr>
        <w:pStyle w:val="NoSpacing"/>
        <w:rPr>
          <w:rFonts w:cs="Times New Roman"/>
          <w:szCs w:val="24"/>
        </w:rPr>
      </w:pPr>
    </w:p>
    <w:p w14:paraId="59E60390" w14:textId="77777777" w:rsidR="00A62AC0" w:rsidRDefault="00A62AC0" w:rsidP="00A62AC0">
      <w:pPr>
        <w:pStyle w:val="NoSpacing"/>
        <w:rPr>
          <w:rFonts w:cs="Times New Roman"/>
          <w:szCs w:val="24"/>
        </w:rPr>
      </w:pPr>
    </w:p>
    <w:p w14:paraId="6823854D" w14:textId="77777777" w:rsidR="00A62AC0" w:rsidRDefault="00A62AC0" w:rsidP="00A62A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1445</w:t>
      </w:r>
      <w:r>
        <w:rPr>
          <w:rFonts w:cs="Times New Roman"/>
          <w:szCs w:val="24"/>
        </w:rPr>
        <w:tab/>
        <w:t>He became Vicar.</w:t>
      </w:r>
    </w:p>
    <w:p w14:paraId="35BDBA95" w14:textId="77777777" w:rsidR="00A62AC0" w:rsidRDefault="00A62AC0" w:rsidP="00A62AC0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4AABB747" w14:textId="77777777" w:rsidR="00A62AC0" w:rsidRDefault="00A62AC0" w:rsidP="00A62AC0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82-5,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38A2EDC5" w14:textId="77777777" w:rsidR="00A62AC0" w:rsidRDefault="00A62AC0" w:rsidP="00A62AC0">
      <w:pPr>
        <w:pStyle w:val="NoSpacing"/>
        <w:rPr>
          <w:rFonts w:cs="Times New Roman"/>
          <w:szCs w:val="24"/>
        </w:rPr>
      </w:pPr>
    </w:p>
    <w:p w14:paraId="5D886346" w14:textId="77777777" w:rsidR="00A62AC0" w:rsidRDefault="00A62AC0" w:rsidP="00A62AC0">
      <w:pPr>
        <w:pStyle w:val="NoSpacing"/>
        <w:rPr>
          <w:rFonts w:cs="Times New Roman"/>
          <w:szCs w:val="24"/>
        </w:rPr>
      </w:pPr>
    </w:p>
    <w:p w14:paraId="545563EC" w14:textId="77777777" w:rsidR="00A62AC0" w:rsidRDefault="00A62AC0" w:rsidP="00A62A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February 2024</w:t>
      </w:r>
    </w:p>
    <w:p w14:paraId="7DC9272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C179D" w14:textId="77777777" w:rsidR="00A62AC0" w:rsidRDefault="00A62AC0" w:rsidP="009139A6">
      <w:r>
        <w:separator/>
      </w:r>
    </w:p>
  </w:endnote>
  <w:endnote w:type="continuationSeparator" w:id="0">
    <w:p w14:paraId="216A3D5B" w14:textId="77777777" w:rsidR="00A62AC0" w:rsidRDefault="00A62A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C50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036F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3BB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BB958" w14:textId="77777777" w:rsidR="00A62AC0" w:rsidRDefault="00A62AC0" w:rsidP="009139A6">
      <w:r>
        <w:separator/>
      </w:r>
    </w:p>
  </w:footnote>
  <w:footnote w:type="continuationSeparator" w:id="0">
    <w:p w14:paraId="2EF4525B" w14:textId="77777777" w:rsidR="00A62AC0" w:rsidRDefault="00A62A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C7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ED4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606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AC0"/>
    <w:rsid w:val="000666E0"/>
    <w:rsid w:val="002510B7"/>
    <w:rsid w:val="005C130B"/>
    <w:rsid w:val="00826F5C"/>
    <w:rsid w:val="009139A6"/>
    <w:rsid w:val="009448BB"/>
    <w:rsid w:val="00947624"/>
    <w:rsid w:val="00A3176C"/>
    <w:rsid w:val="00A62AC0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58839"/>
  <w15:chartTrackingRefBased/>
  <w15:docId w15:val="{E0BCB7B4-A5C0-4FCF-BA57-A62A0617B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2024-02-03T20:45:00Z</dcterms:created>
  <dcterms:modified xsi:type="dcterms:W3CDTF">2024-02-03T20:46:00Z</dcterms:modified>
</cp:coreProperties>
</file>